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F3A0" w14:textId="77777777" w:rsidR="005164A4" w:rsidRDefault="005164A4" w:rsidP="005164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JOLYF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ex.1414)</w:t>
      </w:r>
    </w:p>
    <w:p w14:paraId="1FF04021" w14:textId="77777777" w:rsidR="005164A4" w:rsidRDefault="005164A4" w:rsidP="005164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D90754" w14:textId="77777777" w:rsidR="005164A4" w:rsidRDefault="005164A4" w:rsidP="005164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B1D72" w14:textId="77777777" w:rsidR="005164A4" w:rsidRDefault="005164A4" w:rsidP="005164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He was executed immediately after Sir John Oldcastle’s revolt.</w:t>
      </w:r>
    </w:p>
    <w:p w14:paraId="2AA588E4" w14:textId="77777777" w:rsidR="005164A4" w:rsidRDefault="005164A4" w:rsidP="005164A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p.463)</w:t>
      </w:r>
    </w:p>
    <w:p w14:paraId="2B814A94" w14:textId="77777777" w:rsidR="005164A4" w:rsidRDefault="005164A4" w:rsidP="005164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6C8A4" w14:textId="77777777" w:rsidR="005164A4" w:rsidRDefault="005164A4" w:rsidP="005164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1BE9E1" w14:textId="77777777" w:rsidR="005164A4" w:rsidRDefault="005164A4" w:rsidP="005164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p w14:paraId="7B3EBA0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FF277" w14:textId="77777777" w:rsidR="005164A4" w:rsidRDefault="005164A4" w:rsidP="009139A6">
      <w:r>
        <w:separator/>
      </w:r>
    </w:p>
  </w:endnote>
  <w:endnote w:type="continuationSeparator" w:id="0">
    <w:p w14:paraId="1082F501" w14:textId="77777777" w:rsidR="005164A4" w:rsidRDefault="005164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6C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A67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46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2DFC1" w14:textId="77777777" w:rsidR="005164A4" w:rsidRDefault="005164A4" w:rsidP="009139A6">
      <w:r>
        <w:separator/>
      </w:r>
    </w:p>
  </w:footnote>
  <w:footnote w:type="continuationSeparator" w:id="0">
    <w:p w14:paraId="65399847" w14:textId="77777777" w:rsidR="005164A4" w:rsidRDefault="005164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D01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10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019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4A4"/>
    <w:rsid w:val="000666E0"/>
    <w:rsid w:val="002510B7"/>
    <w:rsid w:val="005164A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5D1B8"/>
  <w15:chartTrackingRefBased/>
  <w15:docId w15:val="{DB4BFE7B-D834-4B91-9571-5E88276B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2022-07-09T16:41:00Z</dcterms:created>
  <dcterms:modified xsi:type="dcterms:W3CDTF">2022-07-09T16:42:00Z</dcterms:modified>
</cp:coreProperties>
</file>